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683A1" w14:textId="77777777" w:rsidR="0034294C" w:rsidRDefault="0034294C" w:rsidP="003429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BONDE</w:t>
      </w:r>
      <w:r>
        <w:rPr>
          <w:rFonts w:ascii="Times New Roman" w:hAnsi="Times New Roman" w:cs="Times New Roman"/>
        </w:rPr>
        <w:t xml:space="preserve">       (fl.1483)</w:t>
      </w:r>
    </w:p>
    <w:p w14:paraId="7BD489C2" w14:textId="77777777" w:rsidR="0034294C" w:rsidRDefault="0034294C" w:rsidP="003429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14:paraId="23B5C240" w14:textId="77777777" w:rsidR="0034294C" w:rsidRDefault="0034294C" w:rsidP="0034294C">
      <w:pPr>
        <w:rPr>
          <w:rFonts w:ascii="Times New Roman" w:hAnsi="Times New Roman" w:cs="Times New Roman"/>
        </w:rPr>
      </w:pPr>
    </w:p>
    <w:p w14:paraId="0EE9E4F3" w14:textId="77777777" w:rsidR="0034294C" w:rsidRDefault="0034294C" w:rsidP="0034294C">
      <w:pPr>
        <w:rPr>
          <w:rFonts w:ascii="Times New Roman" w:hAnsi="Times New Roman" w:cs="Times New Roman"/>
        </w:rPr>
      </w:pPr>
    </w:p>
    <w:p w14:paraId="3E00EDA2" w14:textId="77777777" w:rsidR="0034294C" w:rsidRDefault="0034294C" w:rsidP="003429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He, William </w:t>
      </w:r>
      <w:proofErr w:type="spellStart"/>
      <w:r>
        <w:rPr>
          <w:rFonts w:ascii="Times New Roman" w:hAnsi="Times New Roman" w:cs="Times New Roman"/>
        </w:rPr>
        <w:t>Skyewyth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Lyard</w:t>
      </w:r>
      <w:proofErr w:type="spellEnd"/>
      <w:r>
        <w:rPr>
          <w:rFonts w:ascii="Times New Roman" w:hAnsi="Times New Roman" w:cs="Times New Roman"/>
        </w:rPr>
        <w:t xml:space="preserve">(q.v.) and Robert </w:t>
      </w:r>
      <w:proofErr w:type="spellStart"/>
      <w:r>
        <w:rPr>
          <w:rFonts w:ascii="Times New Roman" w:hAnsi="Times New Roman" w:cs="Times New Roman"/>
        </w:rPr>
        <w:t>Bamyn</w:t>
      </w:r>
      <w:proofErr w:type="spellEnd"/>
      <w:r>
        <w:rPr>
          <w:rFonts w:ascii="Times New Roman" w:hAnsi="Times New Roman" w:cs="Times New Roman"/>
        </w:rPr>
        <w:t>(q.v.),</w:t>
      </w:r>
    </w:p>
    <w:p w14:paraId="44A931E6" w14:textId="77777777" w:rsidR="0034294C" w:rsidRDefault="0034294C" w:rsidP="003429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as the executors of John </w:t>
      </w:r>
      <w:proofErr w:type="spellStart"/>
      <w:r>
        <w:rPr>
          <w:rFonts w:ascii="Times New Roman" w:hAnsi="Times New Roman" w:cs="Times New Roman"/>
        </w:rPr>
        <w:t>Chapell</w:t>
      </w:r>
      <w:proofErr w:type="spellEnd"/>
      <w:r>
        <w:rPr>
          <w:rFonts w:ascii="Times New Roman" w:hAnsi="Times New Roman" w:cs="Times New Roman"/>
        </w:rPr>
        <w:t>, clerk(q.v.), made a plaint of debt against</w:t>
      </w:r>
    </w:p>
    <w:p w14:paraId="29EC1A6D" w14:textId="77777777" w:rsidR="0034294C" w:rsidRDefault="0034294C" w:rsidP="003429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Hyld</w:t>
      </w:r>
      <w:proofErr w:type="spellEnd"/>
      <w:r>
        <w:rPr>
          <w:rFonts w:ascii="Times New Roman" w:hAnsi="Times New Roman" w:cs="Times New Roman"/>
        </w:rPr>
        <w:t xml:space="preserve"> of Boston, Lincolnshire(q.v.), Richard Cardon of </w:t>
      </w:r>
      <w:proofErr w:type="spellStart"/>
      <w:r>
        <w:rPr>
          <w:rFonts w:ascii="Times New Roman" w:hAnsi="Times New Roman" w:cs="Times New Roman"/>
        </w:rPr>
        <w:t>Skirbeck</w:t>
      </w:r>
      <w:proofErr w:type="spellEnd"/>
      <w:r>
        <w:rPr>
          <w:rFonts w:ascii="Times New Roman" w:hAnsi="Times New Roman" w:cs="Times New Roman"/>
        </w:rPr>
        <w:t>(q.v.)</w:t>
      </w:r>
    </w:p>
    <w:p w14:paraId="61BE8137" w14:textId="77777777" w:rsidR="0034294C" w:rsidRDefault="0034294C" w:rsidP="003429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Alexander Boyton of Boston(q.v.).</w:t>
      </w:r>
    </w:p>
    <w:p w14:paraId="64700EF8" w14:textId="77777777" w:rsidR="0034294C" w:rsidRDefault="0034294C" w:rsidP="003429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39FB20D4" w14:textId="77777777" w:rsidR="0034294C" w:rsidRDefault="0034294C" w:rsidP="0034294C">
      <w:pPr>
        <w:rPr>
          <w:rFonts w:ascii="Times New Roman" w:hAnsi="Times New Roman" w:cs="Times New Roman"/>
        </w:rPr>
      </w:pPr>
    </w:p>
    <w:p w14:paraId="72272B98" w14:textId="77777777" w:rsidR="0034294C" w:rsidRDefault="0034294C" w:rsidP="0034294C">
      <w:pPr>
        <w:rPr>
          <w:rFonts w:ascii="Times New Roman" w:hAnsi="Times New Roman" w:cs="Times New Roman"/>
        </w:rPr>
      </w:pPr>
    </w:p>
    <w:p w14:paraId="63C06A77" w14:textId="77777777" w:rsidR="0034294C" w:rsidRDefault="0034294C" w:rsidP="003429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July 2019</w:t>
      </w:r>
    </w:p>
    <w:p w14:paraId="71F1C3FF" w14:textId="77777777" w:rsidR="006B2F86" w:rsidRPr="00E71FC3" w:rsidRDefault="0034294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E87C9" w14:textId="77777777" w:rsidR="0034294C" w:rsidRDefault="0034294C" w:rsidP="00E71FC3">
      <w:r>
        <w:separator/>
      </w:r>
    </w:p>
  </w:endnote>
  <w:endnote w:type="continuationSeparator" w:id="0">
    <w:p w14:paraId="5F7BD748" w14:textId="77777777" w:rsidR="0034294C" w:rsidRDefault="0034294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7BD7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90D76" w14:textId="77777777" w:rsidR="0034294C" w:rsidRDefault="0034294C" w:rsidP="00E71FC3">
      <w:r>
        <w:separator/>
      </w:r>
    </w:p>
  </w:footnote>
  <w:footnote w:type="continuationSeparator" w:id="0">
    <w:p w14:paraId="49A6D3F8" w14:textId="77777777" w:rsidR="0034294C" w:rsidRDefault="0034294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94C"/>
    <w:rsid w:val="001A7C09"/>
    <w:rsid w:val="0034294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604EA"/>
  <w15:chartTrackingRefBased/>
  <w15:docId w15:val="{FF11D4B8-9B03-4942-85BC-F22DE0D3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294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2019-07-08T20:24:00Z</dcterms:created>
  <dcterms:modified xsi:type="dcterms:W3CDTF">2019-07-08T20:25:00Z</dcterms:modified>
</cp:coreProperties>
</file>